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313B7" w14:textId="77777777" w:rsidR="009C0A21" w:rsidRDefault="009C0A21" w:rsidP="009C0A21">
      <w:pPr>
        <w:pStyle w:val="NoSpacing"/>
        <w:rPr>
          <w:rFonts w:cs="Times New Roman"/>
          <w:szCs w:val="24"/>
        </w:rPr>
      </w:pPr>
      <w:r>
        <w:rPr>
          <w:u w:val="single"/>
        </w:rPr>
        <w:t>John MELTON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71F8108B" w14:textId="77777777" w:rsidR="009C0A21" w:rsidRDefault="009C0A21" w:rsidP="009C0A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Normanton.</w:t>
      </w:r>
    </w:p>
    <w:p w14:paraId="549FA61F" w14:textId="77777777" w:rsidR="009C0A21" w:rsidRDefault="009C0A21" w:rsidP="009C0A21">
      <w:pPr>
        <w:pStyle w:val="NoSpacing"/>
        <w:rPr>
          <w:rFonts w:cs="Times New Roman"/>
          <w:szCs w:val="24"/>
        </w:rPr>
      </w:pPr>
    </w:p>
    <w:p w14:paraId="0BB4D665" w14:textId="77777777" w:rsidR="009C0A21" w:rsidRDefault="009C0A21" w:rsidP="009C0A21">
      <w:pPr>
        <w:pStyle w:val="NoSpacing"/>
        <w:rPr>
          <w:rFonts w:cs="Times New Roman"/>
          <w:szCs w:val="24"/>
        </w:rPr>
      </w:pPr>
    </w:p>
    <w:p w14:paraId="3391A015" w14:textId="77777777" w:rsidR="009C0A21" w:rsidRDefault="009C0A21" w:rsidP="009C0A21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74B712BA" w14:textId="77777777" w:rsidR="009C0A21" w:rsidRDefault="009C0A21" w:rsidP="009C0A21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2E566641" w14:textId="77777777" w:rsidR="009C0A21" w:rsidRDefault="009C0A21" w:rsidP="009C0A21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439D88AE" w14:textId="77777777" w:rsidR="009C0A21" w:rsidRDefault="009C0A21" w:rsidP="009C0A21">
      <w:pPr>
        <w:pStyle w:val="NoSpacing"/>
        <w:ind w:left="1440"/>
      </w:pPr>
      <w:r>
        <w:t xml:space="preserve">small in Nottinghamshire the taxes of a fifteenth and a tenth, payable at Martinmas, and a third of a fifteenth and a tenth due at Easter following.     </w:t>
      </w:r>
    </w:p>
    <w:p w14:paraId="0D91567A" w14:textId="77777777" w:rsidR="009C0A21" w:rsidRDefault="009C0A21" w:rsidP="009C0A21">
      <w:pPr>
        <w:pStyle w:val="NoSpacing"/>
        <w:ind w:left="720" w:firstLine="720"/>
      </w:pPr>
      <w:r>
        <w:t>(C.F.R. 1430-37 p.68)</w:t>
      </w:r>
    </w:p>
    <w:p w14:paraId="1BAF42F1" w14:textId="77777777" w:rsidR="009C0A21" w:rsidRDefault="009C0A21" w:rsidP="009C0A21">
      <w:pPr>
        <w:pStyle w:val="NoSpacing"/>
      </w:pPr>
    </w:p>
    <w:p w14:paraId="2DA7C901" w14:textId="77777777" w:rsidR="009C0A21" w:rsidRDefault="009C0A21" w:rsidP="009C0A21">
      <w:pPr>
        <w:pStyle w:val="NoSpacing"/>
      </w:pPr>
    </w:p>
    <w:p w14:paraId="18D700B6" w14:textId="77777777" w:rsidR="009C0A21" w:rsidRDefault="009C0A21" w:rsidP="009C0A21">
      <w:pPr>
        <w:pStyle w:val="NoSpacing"/>
      </w:pPr>
      <w:r>
        <w:t xml:space="preserve">  3 October 2024</w:t>
      </w:r>
    </w:p>
    <w:p w14:paraId="6D83C8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065B2" w14:textId="77777777" w:rsidR="009C0A21" w:rsidRDefault="009C0A21" w:rsidP="009139A6">
      <w:r>
        <w:separator/>
      </w:r>
    </w:p>
  </w:endnote>
  <w:endnote w:type="continuationSeparator" w:id="0">
    <w:p w14:paraId="046FFA6E" w14:textId="77777777" w:rsidR="009C0A21" w:rsidRDefault="009C0A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E3A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C64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AB2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D5D57" w14:textId="77777777" w:rsidR="009C0A21" w:rsidRDefault="009C0A21" w:rsidP="009139A6">
      <w:r>
        <w:separator/>
      </w:r>
    </w:p>
  </w:footnote>
  <w:footnote w:type="continuationSeparator" w:id="0">
    <w:p w14:paraId="03188E8B" w14:textId="77777777" w:rsidR="009C0A21" w:rsidRDefault="009C0A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D8C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DC3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C02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A2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0A21"/>
    <w:rsid w:val="00A3176C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12FB5"/>
  <w15:chartTrackingRefBased/>
  <w15:docId w15:val="{836DE489-D4B7-4C89-9343-368D88D9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2024-10-05T06:31:00Z</dcterms:created>
  <dcterms:modified xsi:type="dcterms:W3CDTF">2024-10-05T06:31:00Z</dcterms:modified>
</cp:coreProperties>
</file>